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DE0BA" w14:textId="77777777" w:rsidR="00A32B69" w:rsidRDefault="00A32B69" w:rsidP="00A32B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6CF3191B" w14:textId="77777777" w:rsidR="00A32B69" w:rsidRDefault="00A32B69" w:rsidP="00A32B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5172355" w14:textId="77777777" w:rsidR="00A32B69" w:rsidRDefault="00A32B69" w:rsidP="00A32B69">
      <w:pPr>
        <w:pStyle w:val="NoSpacing"/>
        <w:rPr>
          <w:rFonts w:cs="Times New Roman"/>
          <w:szCs w:val="24"/>
        </w:rPr>
      </w:pPr>
    </w:p>
    <w:p w14:paraId="23B35DE8" w14:textId="77777777" w:rsidR="00A32B69" w:rsidRDefault="00A32B69" w:rsidP="00A32B69">
      <w:pPr>
        <w:pStyle w:val="NoSpacing"/>
        <w:rPr>
          <w:rFonts w:cs="Times New Roman"/>
          <w:szCs w:val="24"/>
        </w:rPr>
      </w:pPr>
    </w:p>
    <w:p w14:paraId="33264195" w14:textId="77777777" w:rsidR="00A32B69" w:rsidRDefault="00A32B69" w:rsidP="00A32B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5DAEC2B9" w14:textId="77777777" w:rsidR="00A32B69" w:rsidRDefault="00A32B69" w:rsidP="00A32B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14712BFF" w14:textId="77777777" w:rsidR="00A32B69" w:rsidRDefault="00A32B69" w:rsidP="00A32B6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p.197)</w:t>
      </w:r>
    </w:p>
    <w:p w14:paraId="54B1819E" w14:textId="77777777" w:rsidR="00A32B69" w:rsidRDefault="00A32B69" w:rsidP="00A32B69">
      <w:pPr>
        <w:pStyle w:val="NoSpacing"/>
        <w:rPr>
          <w:rFonts w:cs="Times New Roman"/>
          <w:szCs w:val="24"/>
        </w:rPr>
      </w:pPr>
    </w:p>
    <w:p w14:paraId="38C67C24" w14:textId="77777777" w:rsidR="00A32B69" w:rsidRDefault="00A32B69" w:rsidP="00A32B69">
      <w:pPr>
        <w:pStyle w:val="NoSpacing"/>
        <w:rPr>
          <w:rFonts w:cs="Times New Roman"/>
          <w:szCs w:val="24"/>
        </w:rPr>
      </w:pPr>
    </w:p>
    <w:p w14:paraId="31954094" w14:textId="77777777" w:rsidR="00A32B69" w:rsidRDefault="00A32B69" w:rsidP="00A32B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November 2023</w:t>
      </w:r>
    </w:p>
    <w:p w14:paraId="044EF3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0BEB6" w14:textId="77777777" w:rsidR="00A32B69" w:rsidRDefault="00A32B69" w:rsidP="009139A6">
      <w:r>
        <w:separator/>
      </w:r>
    </w:p>
  </w:endnote>
  <w:endnote w:type="continuationSeparator" w:id="0">
    <w:p w14:paraId="64DA9102" w14:textId="77777777" w:rsidR="00A32B69" w:rsidRDefault="00A32B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27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D9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FF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B0588" w14:textId="77777777" w:rsidR="00A32B69" w:rsidRDefault="00A32B69" w:rsidP="009139A6">
      <w:r>
        <w:separator/>
      </w:r>
    </w:p>
  </w:footnote>
  <w:footnote w:type="continuationSeparator" w:id="0">
    <w:p w14:paraId="3EC582AE" w14:textId="77777777" w:rsidR="00A32B69" w:rsidRDefault="00A32B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5E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87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37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B69"/>
    <w:rsid w:val="000666E0"/>
    <w:rsid w:val="002510B7"/>
    <w:rsid w:val="005C130B"/>
    <w:rsid w:val="00826F5C"/>
    <w:rsid w:val="009139A6"/>
    <w:rsid w:val="009448BB"/>
    <w:rsid w:val="00947624"/>
    <w:rsid w:val="00A3176C"/>
    <w:rsid w:val="00A32B6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976CB"/>
  <w15:chartTrackingRefBased/>
  <w15:docId w15:val="{FD918B63-7BEF-4BEE-8943-052E4A18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2023-11-01T20:04:00Z</dcterms:created>
  <dcterms:modified xsi:type="dcterms:W3CDTF">2023-11-01T20:05:00Z</dcterms:modified>
</cp:coreProperties>
</file>